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A40564" w14:textId="77777777" w:rsidR="00F10FAB" w:rsidRDefault="00F10FAB" w:rsidP="00F10FAB">
      <w:pPr>
        <w:pStyle w:val="NoSpacing"/>
      </w:pPr>
      <w:r>
        <w:rPr>
          <w:u w:val="single"/>
        </w:rPr>
        <w:t>sir John SPROXTON</w:t>
      </w:r>
      <w:r>
        <w:t xml:space="preserve">         (fl.1487)</w:t>
      </w:r>
    </w:p>
    <w:p w14:paraId="166F8C92" w14:textId="77777777" w:rsidR="00F10FAB" w:rsidRDefault="00F10FAB" w:rsidP="00F10FAB">
      <w:pPr>
        <w:pStyle w:val="NoSpacing"/>
      </w:pPr>
      <w:r>
        <w:t>Chaplain.</w:t>
      </w:r>
    </w:p>
    <w:p w14:paraId="50707C34" w14:textId="5C028A98" w:rsidR="00F10FAB" w:rsidRDefault="00F10FAB" w:rsidP="00F10FAB">
      <w:pPr>
        <w:pStyle w:val="NoSpacing"/>
      </w:pPr>
    </w:p>
    <w:p w14:paraId="688BE30D" w14:textId="599250E6" w:rsidR="00CA1CE4" w:rsidRDefault="00CA1CE4" w:rsidP="00F10FAB">
      <w:pPr>
        <w:pStyle w:val="NoSpacing"/>
      </w:pPr>
    </w:p>
    <w:p w14:paraId="0AF2897A" w14:textId="77777777" w:rsidR="00CA1CE4" w:rsidRDefault="00CA1CE4" w:rsidP="00CA1CE4">
      <w:pPr>
        <w:pStyle w:val="NoSpacing"/>
      </w:pPr>
      <w:r>
        <w:tab/>
        <w:t>1484</w:t>
      </w:r>
      <w:r>
        <w:tab/>
        <w:t xml:space="preserve">He made a plaint of debt against William </w:t>
      </w:r>
      <w:proofErr w:type="spellStart"/>
      <w:r>
        <w:t>Alenson</w:t>
      </w:r>
      <w:proofErr w:type="spellEnd"/>
      <w:r>
        <w:t xml:space="preserve"> of Beverley, East Riding</w:t>
      </w:r>
    </w:p>
    <w:p w14:paraId="1590D182" w14:textId="77777777" w:rsidR="00CA1CE4" w:rsidRDefault="00CA1CE4" w:rsidP="00CA1CE4">
      <w:pPr>
        <w:pStyle w:val="NoSpacing"/>
      </w:pPr>
      <w:r>
        <w:tab/>
      </w:r>
      <w:r>
        <w:tab/>
        <w:t>of Yorkshire(q.v.).</w:t>
      </w:r>
    </w:p>
    <w:p w14:paraId="5D3665F6" w14:textId="6FC226F0" w:rsidR="00CA1CE4" w:rsidRDefault="00CA1CE4" w:rsidP="00CA1CE4">
      <w:pPr>
        <w:pStyle w:val="NoSpacing"/>
      </w:pPr>
      <w:r>
        <w:tab/>
      </w:r>
      <w:r>
        <w:tab/>
        <w:t>(</w:t>
      </w:r>
      <w:hyperlink r:id="rId6" w:history="1">
        <w:r w:rsidRPr="00F12545">
          <w:rPr>
            <w:rStyle w:val="Hyperlink"/>
          </w:rPr>
          <w:t>http://aalt.law.uh.edu/Indices/CP40Indices/CP40no888Pl.htm</w:t>
        </w:r>
      </w:hyperlink>
      <w:r>
        <w:t>)</w:t>
      </w:r>
    </w:p>
    <w:p w14:paraId="0659B574" w14:textId="77777777" w:rsidR="00F10FAB" w:rsidRDefault="00F10FAB" w:rsidP="00F10FAB">
      <w:pPr>
        <w:pStyle w:val="NoSpacing"/>
        <w:ind w:left="1440" w:hanging="1440"/>
      </w:pPr>
      <w:r>
        <w:t>15 Dec.1487</w:t>
      </w:r>
      <w:r>
        <w:tab/>
        <w:t xml:space="preserve">He was a witness when Thomas </w:t>
      </w:r>
      <w:proofErr w:type="spellStart"/>
      <w:r>
        <w:t>Atkynson</w:t>
      </w:r>
      <w:proofErr w:type="spellEnd"/>
      <w:r>
        <w:t xml:space="preserve"> of Beverley(q.v.) and his wife, Elizabeth(q.v.), quitclaimed all their right in a </w:t>
      </w:r>
      <w:proofErr w:type="spellStart"/>
      <w:r>
        <w:t>messuage</w:t>
      </w:r>
      <w:proofErr w:type="spellEnd"/>
      <w:r>
        <w:t xml:space="preserve"> with a garden and all lands and meadows in </w:t>
      </w:r>
      <w:proofErr w:type="spellStart"/>
      <w:r>
        <w:t>Hovingham</w:t>
      </w:r>
      <w:proofErr w:type="spellEnd"/>
      <w:r>
        <w:t xml:space="preserve"> to John Westow of </w:t>
      </w:r>
      <w:proofErr w:type="spellStart"/>
      <w:r>
        <w:t>Wath</w:t>
      </w:r>
      <w:proofErr w:type="spellEnd"/>
      <w:r>
        <w:t xml:space="preserve"> in Ryedale(q.v.).</w:t>
      </w:r>
    </w:p>
    <w:p w14:paraId="3A92DF75" w14:textId="77777777" w:rsidR="00F10FAB" w:rsidRDefault="00F10FAB" w:rsidP="00F10FAB">
      <w:pPr>
        <w:pStyle w:val="NoSpacing"/>
        <w:ind w:left="1440" w:hanging="1440"/>
      </w:pPr>
      <w:r>
        <w:tab/>
        <w:t xml:space="preserve">At Beverley.  (Yorkshire Deeds </w:t>
      </w:r>
      <w:proofErr w:type="spellStart"/>
      <w:r>
        <w:t>vol.VII</w:t>
      </w:r>
      <w:proofErr w:type="spellEnd"/>
      <w:r>
        <w:t xml:space="preserve"> p.137)</w:t>
      </w:r>
    </w:p>
    <w:p w14:paraId="2F936DD0" w14:textId="77777777" w:rsidR="00F10FAB" w:rsidRDefault="00F10FAB" w:rsidP="00F10FAB">
      <w:pPr>
        <w:pStyle w:val="NoSpacing"/>
      </w:pPr>
    </w:p>
    <w:p w14:paraId="45E88407" w14:textId="77777777" w:rsidR="00F10FAB" w:rsidRDefault="00F10FAB" w:rsidP="00F10FAB">
      <w:pPr>
        <w:pStyle w:val="NoSpacing"/>
      </w:pPr>
    </w:p>
    <w:p w14:paraId="041DD49E" w14:textId="5EAF6487" w:rsidR="00F10FAB" w:rsidRDefault="00F10FAB" w:rsidP="00F10FAB">
      <w:pPr>
        <w:pStyle w:val="NoSpacing"/>
      </w:pPr>
      <w:r>
        <w:t>18 December 2013</w:t>
      </w:r>
    </w:p>
    <w:p w14:paraId="09B08A01" w14:textId="40AADCC3" w:rsidR="00CA1CE4" w:rsidRDefault="00CA1CE4" w:rsidP="00F10FAB">
      <w:pPr>
        <w:pStyle w:val="NoSpacing"/>
      </w:pPr>
      <w:r>
        <w:t>15 November 2019</w:t>
      </w:r>
      <w:bookmarkStart w:id="0" w:name="_GoBack"/>
      <w:bookmarkEnd w:id="0"/>
    </w:p>
    <w:p w14:paraId="07725D3C" w14:textId="77777777"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D92FEC" w14:textId="77777777" w:rsidR="00F10FAB" w:rsidRDefault="00F10FAB" w:rsidP="00920DE3">
      <w:pPr>
        <w:spacing w:after="0" w:line="240" w:lineRule="auto"/>
      </w:pPr>
      <w:r>
        <w:separator/>
      </w:r>
    </w:p>
  </w:endnote>
  <w:endnote w:type="continuationSeparator" w:id="0">
    <w:p w14:paraId="2B34ADA0" w14:textId="77777777" w:rsidR="00F10FAB" w:rsidRDefault="00F10FA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27E878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3617E6" w14:textId="77777777" w:rsidR="00C009D8" w:rsidRPr="00C009D8" w:rsidRDefault="00C009D8">
    <w:pPr>
      <w:pStyle w:val="Footer"/>
    </w:pPr>
    <w:r>
      <w:t>Copyright I.S.Rogers 9 August 2013</w:t>
    </w:r>
  </w:p>
  <w:p w14:paraId="493F92C5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ECF7F5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6F843D" w14:textId="77777777" w:rsidR="00F10FAB" w:rsidRDefault="00F10FAB" w:rsidP="00920DE3">
      <w:pPr>
        <w:spacing w:after="0" w:line="240" w:lineRule="auto"/>
      </w:pPr>
      <w:r>
        <w:separator/>
      </w:r>
    </w:p>
  </w:footnote>
  <w:footnote w:type="continuationSeparator" w:id="0">
    <w:p w14:paraId="2E703F4B" w14:textId="77777777" w:rsidR="00F10FAB" w:rsidRDefault="00F10FA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EB1D8F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AA215D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630292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0FAB"/>
    <w:rsid w:val="00120749"/>
    <w:rsid w:val="00624CAE"/>
    <w:rsid w:val="00920DE3"/>
    <w:rsid w:val="00C009D8"/>
    <w:rsid w:val="00CA1CE4"/>
    <w:rsid w:val="00CF53C8"/>
    <w:rsid w:val="00E47068"/>
    <w:rsid w:val="00F10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D9B94A"/>
  <w15:docId w15:val="{AE02CB3A-09AD-45A5-9EBC-F7D116FE2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nhideWhenUsed/>
    <w:rsid w:val="00CA1CE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2013-12-31T19:55:00Z</dcterms:created>
  <dcterms:modified xsi:type="dcterms:W3CDTF">2019-11-15T10:02:00Z</dcterms:modified>
</cp:coreProperties>
</file>